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76636">
        <w:rPr>
          <w:rFonts w:cs="Arial"/>
          <w:b/>
          <w:caps/>
          <w:sz w:val="28"/>
          <w:szCs w:val="28"/>
        </w:rPr>
        <w:t>1529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B76636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Iluminação da Estrada Municipal </w:t>
            </w:r>
            <w:proofErr w:type="spellStart"/>
            <w:r>
              <w:rPr>
                <w:rFonts w:cs="Arial"/>
                <w:sz w:val="20"/>
                <w:szCs w:val="20"/>
              </w:rPr>
              <w:t>Biagino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Chieffi</w:t>
            </w:r>
            <w:proofErr w:type="spellEnd"/>
            <w:r>
              <w:rPr>
                <w:rFonts w:cs="Arial"/>
                <w:sz w:val="20"/>
                <w:szCs w:val="20"/>
              </w:rPr>
              <w:t>, no Bairro Pagador Andrade.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 xml:space="preserve">s </w:t>
      </w:r>
      <w:r w:rsidR="0033674F">
        <w:rPr>
          <w:rFonts w:cs="Arial"/>
        </w:rPr>
        <w:t xml:space="preserve">as </w:t>
      </w:r>
      <w:r w:rsidR="001C7A18">
        <w:rPr>
          <w:rFonts w:cs="Arial"/>
        </w:rPr>
        <w:t>providências cabíveis visando</w:t>
      </w:r>
      <w:r w:rsidR="00B53A06">
        <w:rPr>
          <w:rFonts w:cs="Arial"/>
        </w:rPr>
        <w:t xml:space="preserve"> à impl</w:t>
      </w:r>
      <w:r w:rsidR="0033674F">
        <w:rPr>
          <w:rFonts w:cs="Arial"/>
        </w:rPr>
        <w:t xml:space="preserve">antação de iluminação pública na Estrada Municipal </w:t>
      </w:r>
      <w:proofErr w:type="spellStart"/>
      <w:r w:rsidR="0033674F">
        <w:rPr>
          <w:rFonts w:cs="Arial"/>
        </w:rPr>
        <w:t>Biagino</w:t>
      </w:r>
      <w:proofErr w:type="spellEnd"/>
      <w:r w:rsidR="0033674F">
        <w:rPr>
          <w:rFonts w:cs="Arial"/>
        </w:rPr>
        <w:t xml:space="preserve"> </w:t>
      </w:r>
      <w:proofErr w:type="spellStart"/>
      <w:r w:rsidR="0033674F">
        <w:rPr>
          <w:rFonts w:cs="Arial"/>
        </w:rPr>
        <w:t>Chieffi</w:t>
      </w:r>
      <w:proofErr w:type="spellEnd"/>
      <w:r w:rsidR="0033674F">
        <w:rPr>
          <w:rFonts w:cs="Arial"/>
        </w:rPr>
        <w:t>, no Bairro Pagador Andrade.</w:t>
      </w:r>
    </w:p>
    <w:p w:rsidR="00B53A06" w:rsidRDefault="00BF3D76" w:rsidP="00BF3D76">
      <w:pPr>
        <w:tabs>
          <w:tab w:val="left" w:pos="-600"/>
        </w:tabs>
        <w:spacing w:after="120" w:line="324" w:lineRule="auto"/>
        <w:ind w:firstLine="1701"/>
        <w:jc w:val="both"/>
      </w:pPr>
      <w:r>
        <w:rPr>
          <w:rFonts w:cs="Arial"/>
        </w:rPr>
        <w:t xml:space="preserve">O local requer </w:t>
      </w:r>
      <w:r>
        <w:t xml:space="preserve">atenção </w:t>
      </w:r>
      <w:r w:rsidR="00B53A06">
        <w:t xml:space="preserve">especial </w:t>
      </w:r>
      <w:r>
        <w:t>tendo em vista o constante tráfego de c</w:t>
      </w:r>
      <w:r w:rsidR="00B53A06">
        <w:t>aminhões</w:t>
      </w:r>
      <w:r>
        <w:t xml:space="preserve"> e carros na </w:t>
      </w:r>
      <w:r w:rsidR="00500D8C">
        <w:t xml:space="preserve">estrada, cujo movimento está aumentando muito com a implantação do Empreendimento Floradas </w:t>
      </w:r>
      <w:proofErr w:type="spellStart"/>
      <w:r w:rsidR="00B53A06">
        <w:t>Arboville</w:t>
      </w:r>
      <w:proofErr w:type="spellEnd"/>
      <w:r w:rsidR="00CB33AB">
        <w:t xml:space="preserve">. Também, sempre há atropelamentos de animais no caminho, </w:t>
      </w:r>
      <w:r w:rsidR="00B53A06">
        <w:t>comprometendo ainda mais a segurança de todos.</w:t>
      </w:r>
    </w:p>
    <w:p w:rsidR="00CB33AB" w:rsidRDefault="00CB33AB" w:rsidP="00BF3D76">
      <w:pPr>
        <w:tabs>
          <w:tab w:val="left" w:pos="-600"/>
        </w:tabs>
        <w:spacing w:after="120" w:line="324" w:lineRule="auto"/>
        <w:ind w:firstLine="1701"/>
        <w:jc w:val="both"/>
      </w:pPr>
      <w:r>
        <w:t>Dada a importância da presente indica</w:t>
      </w:r>
      <w:r w:rsidR="007A2520">
        <w:t>ção</w:t>
      </w:r>
      <w:r>
        <w:t xml:space="preserve">, contamos com o acolhimento do Senhor Prefeito </w:t>
      </w:r>
      <w:r w:rsidR="007A2520">
        <w:t>para urgente atendimento, pelo que antecipadamente agradecemos.</w:t>
      </w:r>
    </w:p>
    <w:p w:rsidR="00B53A06" w:rsidRDefault="00B53A06" w:rsidP="00B53A06">
      <w:pPr>
        <w:spacing w:line="360" w:lineRule="auto"/>
        <w:jc w:val="both"/>
      </w:pPr>
    </w:p>
    <w:p w:rsidR="00691975" w:rsidRDefault="003A77BE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>,</w:t>
      </w:r>
      <w:r w:rsidR="005E19F7">
        <w:rPr>
          <w:rFonts w:cs="Arial"/>
        </w:rPr>
        <w:t xml:space="preserve"> 2 de junho d</w:t>
      </w:r>
      <w:r w:rsidR="00B23581">
        <w:rPr>
          <w:rFonts w:cs="Arial"/>
        </w:rPr>
        <w:t>e 2021.</w:t>
      </w:r>
    </w:p>
    <w:p w:rsidR="009E0D0E" w:rsidRDefault="009E0D0E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9E0D0E" w:rsidRDefault="009E0D0E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</w:p>
    <w:p w:rsidR="009E0D0E" w:rsidRDefault="00714478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>DUDI</w:t>
      </w:r>
    </w:p>
    <w:p w:rsidR="009E0D0E" w:rsidRDefault="00714478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r>
        <w:rPr>
          <w:rFonts w:cs="Arial"/>
        </w:rPr>
        <w:t xml:space="preserve">Vereador </w:t>
      </w:r>
      <w:r w:rsidR="00B76636">
        <w:rPr>
          <w:rFonts w:cs="Arial"/>
        </w:rPr>
        <w:t>–</w:t>
      </w:r>
      <w:r>
        <w:rPr>
          <w:rFonts w:cs="Arial"/>
        </w:rPr>
        <w:t xml:space="preserve"> PL</w:t>
      </w:r>
    </w:p>
    <w:p w:rsidR="00B76636" w:rsidRDefault="00B76636" w:rsidP="006E7C19">
      <w:pPr>
        <w:tabs>
          <w:tab w:val="left" w:pos="-600"/>
          <w:tab w:val="left" w:pos="4508"/>
        </w:tabs>
        <w:spacing w:line="324" w:lineRule="auto"/>
        <w:jc w:val="center"/>
        <w:rPr>
          <w:rFonts w:cs="Arial"/>
        </w:rPr>
      </w:pPr>
      <w:bookmarkStart w:id="0" w:name="_GoBack"/>
      <w:bookmarkEnd w:id="0"/>
    </w:p>
    <w:sectPr w:rsidR="00B76636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515" w:rsidRDefault="007D2515">
      <w:r>
        <w:separator/>
      </w:r>
    </w:p>
  </w:endnote>
  <w:endnote w:type="continuationSeparator" w:id="0">
    <w:p w:rsidR="007D2515" w:rsidRDefault="007D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515" w:rsidRDefault="007D2515">
      <w:r>
        <w:separator/>
      </w:r>
    </w:p>
  </w:footnote>
  <w:footnote w:type="continuationSeparator" w:id="0">
    <w:p w:rsidR="007D2515" w:rsidRDefault="007D25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A252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7A2520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6632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D6632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D66323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BAT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D66323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BAT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01E9"/>
    <w:rsid w:val="00172E81"/>
    <w:rsid w:val="00181CD2"/>
    <w:rsid w:val="001840AD"/>
    <w:rsid w:val="001A09F2"/>
    <w:rsid w:val="001B0773"/>
    <w:rsid w:val="001C145C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3674F"/>
    <w:rsid w:val="00347D5E"/>
    <w:rsid w:val="003638CC"/>
    <w:rsid w:val="00381797"/>
    <w:rsid w:val="003848C4"/>
    <w:rsid w:val="00385370"/>
    <w:rsid w:val="00397FF3"/>
    <w:rsid w:val="003A77BE"/>
    <w:rsid w:val="003D2880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0D8C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5E19F7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C19"/>
    <w:rsid w:val="006E7E66"/>
    <w:rsid w:val="006F21EE"/>
    <w:rsid w:val="006F2B10"/>
    <w:rsid w:val="006F4E64"/>
    <w:rsid w:val="006F7B0A"/>
    <w:rsid w:val="0070185B"/>
    <w:rsid w:val="00714478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A2520"/>
    <w:rsid w:val="007D2515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0D0E"/>
    <w:rsid w:val="009E1F05"/>
    <w:rsid w:val="009E6B3F"/>
    <w:rsid w:val="00A21A8C"/>
    <w:rsid w:val="00A349F1"/>
    <w:rsid w:val="00A46B01"/>
    <w:rsid w:val="00A510D6"/>
    <w:rsid w:val="00A844CE"/>
    <w:rsid w:val="00A92CB9"/>
    <w:rsid w:val="00AA6FC7"/>
    <w:rsid w:val="00AC24F9"/>
    <w:rsid w:val="00AC712C"/>
    <w:rsid w:val="00AD3733"/>
    <w:rsid w:val="00AD4A2B"/>
    <w:rsid w:val="00AD6B47"/>
    <w:rsid w:val="00AE447C"/>
    <w:rsid w:val="00B06B4B"/>
    <w:rsid w:val="00B10E9F"/>
    <w:rsid w:val="00B217B8"/>
    <w:rsid w:val="00B23581"/>
    <w:rsid w:val="00B34959"/>
    <w:rsid w:val="00B53A06"/>
    <w:rsid w:val="00B57E0F"/>
    <w:rsid w:val="00B67EB4"/>
    <w:rsid w:val="00B75CEF"/>
    <w:rsid w:val="00B76636"/>
    <w:rsid w:val="00BA1565"/>
    <w:rsid w:val="00BB3F3E"/>
    <w:rsid w:val="00BC123C"/>
    <w:rsid w:val="00BC44DF"/>
    <w:rsid w:val="00BC58F1"/>
    <w:rsid w:val="00BD1F36"/>
    <w:rsid w:val="00BD3C47"/>
    <w:rsid w:val="00BE1B39"/>
    <w:rsid w:val="00BF3D76"/>
    <w:rsid w:val="00BF791A"/>
    <w:rsid w:val="00C06926"/>
    <w:rsid w:val="00C06BEA"/>
    <w:rsid w:val="00C36E68"/>
    <w:rsid w:val="00C42806"/>
    <w:rsid w:val="00C44D39"/>
    <w:rsid w:val="00C45509"/>
    <w:rsid w:val="00C53409"/>
    <w:rsid w:val="00C7080A"/>
    <w:rsid w:val="00C7096C"/>
    <w:rsid w:val="00C76263"/>
    <w:rsid w:val="00C94949"/>
    <w:rsid w:val="00CA759E"/>
    <w:rsid w:val="00CB2BAB"/>
    <w:rsid w:val="00CB33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66323"/>
    <w:rsid w:val="00D8365B"/>
    <w:rsid w:val="00D93EF4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8A8A3-4582-4A4B-9A55-AD4FF6C8C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7</TotalTime>
  <Pages>1</Pages>
  <Words>132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Tursi</cp:lastModifiedBy>
  <cp:revision>4</cp:revision>
  <cp:lastPrinted>2020-03-16T12:28:00Z</cp:lastPrinted>
  <dcterms:created xsi:type="dcterms:W3CDTF">2021-05-31T15:22:00Z</dcterms:created>
  <dcterms:modified xsi:type="dcterms:W3CDTF">2021-05-31T19:49:00Z</dcterms:modified>
</cp:coreProperties>
</file>